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Old Bexley and Sidcup</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Old Bexley and Sidcup</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Old Bexley and Sidcup</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Old Bexley and Sidcup</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Old Bexley and Sidcup</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Old Bexley and Sidcup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60.9% </w:t>
      </w:r>
      <w:r w:rsidRPr="004747BF">
        <w:rPr>
          <w:rFonts w:ascii="Libre Franklin Light" w:eastAsia="Times New Roman" w:hAnsi="Libre Franklin Light" w:cs="Calibri Light"/>
        </w:rPr>
        <w:t xml:space="preserve">of those respondents classified as PGSI 8+ in Old Bexley and Sidcup</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Old Bexley and Sidcup is estimated to be </w:t>
      </w:r>
      <w:r w:rsidRPr="00773DF7">
        <w:rPr>
          <w:rFonts w:ascii="Libre Franklin Light" w:eastAsia="Times New Roman" w:hAnsi="Libre Franklin Light" w:cs="Calibri Light"/>
          <w:b/>
          <w:bCs/>
          <w:color w:val="C45911" w:themeColor="accent2" w:themeShade="BF"/>
        </w:rPr>
        <w:t xml:space="preserve">£1,388,741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Old Bexley and Sidcup</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Old Bexley and Sidcup</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Old Bexley and Sidcup</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Old Bexley and Sidcup</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ld Bexley and Sidcup.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Old Bexley and Sidcup</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ld Bexley and Sidcup.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Old Bexley and Sidcup</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Old Bexley and Sidcup</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ld Bexley and Sidcup.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Old Bexley and Sidcup</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Old Bexley and Sidcup</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Old Bexley and Sidcup</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Old Bexley and Sidcup</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Old Bexley and Sidcup</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Old Bexley and Sidcup</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£1,388,741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Old Bexley and Sidcup</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£22,620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£467,801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£33,512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£838,104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£1,388,741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Old Bexley and Sidcup</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Old Bexley and Sidcup</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 Bexley and Sidcup</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 Bexley and Sidcup</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 Bexley and Sidcup</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 Bexley and Sidcup</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Old Bexley and Sidcup</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Old Bexley and Sidcup</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Old Bexley and Sidcup</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Old Bexley and Sidcup</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Old Bexley and Sidcup</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Old Bexley and Sidcup</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0E97F29-0E7F-4DE8-A293-379B80B6FFF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